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lastRenderedPageBreak/>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41A910F8"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Throu</w:t>
      </w:r>
      <w:bookmarkStart w:id="0" w:name="_GoBack"/>
      <w:bookmarkEnd w:id="0"/>
      <w:r w:rsidRPr="00A34337">
        <w:rPr>
          <w:rFonts w:ascii="Arial" w:hAnsi="Arial"/>
          <w:sz w:val="24"/>
          <w:szCs w:val="20"/>
        </w:rPr>
        <w:t xml:space="preserve">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5EA69" w14:textId="77777777" w:rsidR="000F2678" w:rsidRDefault="000F2678">
      <w:pPr>
        <w:spacing w:after="0" w:line="240" w:lineRule="auto"/>
      </w:pPr>
      <w:r>
        <w:separator/>
      </w:r>
    </w:p>
  </w:endnote>
  <w:endnote w:type="continuationSeparator" w:id="0">
    <w:p w14:paraId="708D1D56" w14:textId="77777777" w:rsidR="000F2678" w:rsidRDefault="000F2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77777777"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11A3D" w14:textId="77777777" w:rsidR="000F2678" w:rsidRDefault="000F2678">
      <w:pPr>
        <w:spacing w:after="0" w:line="240" w:lineRule="auto"/>
      </w:pPr>
      <w:r>
        <w:separator/>
      </w:r>
    </w:p>
  </w:footnote>
  <w:footnote w:type="continuationSeparator" w:id="0">
    <w:p w14:paraId="6A56D5C5" w14:textId="77777777" w:rsidR="000F2678" w:rsidRDefault="000F26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7777777" w:rsidR="000F2678" w:rsidRPr="001745AC" w:rsidRDefault="000F2678" w:rsidP="001745AC">
    <w:pPr>
      <w:pStyle w:val="Header"/>
      <w:rPr>
        <w:rFonts w:ascii="Arial" w:hAnsi="Arial" w:cs="Arial"/>
        <w:sz w:val="20"/>
      </w:rPr>
    </w:pPr>
    <w:r w:rsidRPr="001745AC">
      <w:rPr>
        <w:rFonts w:ascii="Arial" w:hAnsi="Arial" w:cs="Arial"/>
        <w:sz w:val="20"/>
      </w:rPr>
      <w:t>Crown Copyright 2018</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93D9F"/>
    <w:rsid w:val="004E682A"/>
    <w:rsid w:val="00562676"/>
    <w:rsid w:val="00580B25"/>
    <w:rsid w:val="00594901"/>
    <w:rsid w:val="00597414"/>
    <w:rsid w:val="00605797"/>
    <w:rsid w:val="00616D25"/>
    <w:rsid w:val="006B40B9"/>
    <w:rsid w:val="006C7CC8"/>
    <w:rsid w:val="006F3F87"/>
    <w:rsid w:val="00721E20"/>
    <w:rsid w:val="007335CD"/>
    <w:rsid w:val="007409AD"/>
    <w:rsid w:val="0078378E"/>
    <w:rsid w:val="007B41A5"/>
    <w:rsid w:val="007F02CE"/>
    <w:rsid w:val="0081513E"/>
    <w:rsid w:val="00880F36"/>
    <w:rsid w:val="008F480A"/>
    <w:rsid w:val="009612FD"/>
    <w:rsid w:val="009B031D"/>
    <w:rsid w:val="009D3906"/>
    <w:rsid w:val="00A34337"/>
    <w:rsid w:val="00A4427B"/>
    <w:rsid w:val="00A663BD"/>
    <w:rsid w:val="00B04ED6"/>
    <w:rsid w:val="00BD0B93"/>
    <w:rsid w:val="00BF1FD7"/>
    <w:rsid w:val="00C431EB"/>
    <w:rsid w:val="00C7624C"/>
    <w:rsid w:val="00D017B7"/>
    <w:rsid w:val="00D236B6"/>
    <w:rsid w:val="00D3163E"/>
    <w:rsid w:val="00D44FC1"/>
    <w:rsid w:val="00D73716"/>
    <w:rsid w:val="00DC54C2"/>
    <w:rsid w:val="00E12E49"/>
    <w:rsid w:val="00E63C82"/>
    <w:rsid w:val="00E64D05"/>
    <w:rsid w:val="00E85D84"/>
    <w:rsid w:val="00E86078"/>
    <w:rsid w:val="00E94174"/>
    <w:rsid w:val="00EB7722"/>
    <w:rsid w:val="00EC3739"/>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6B4C9C5"/>
  <w15:docId w15:val="{B7FA66D4-2DE0-4AFA-AD9E-8B862FEB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34170-4CDC-4D00-93B8-7FBF65CE3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3</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Eileen Waters</cp:lastModifiedBy>
  <cp:revision>2</cp:revision>
  <dcterms:created xsi:type="dcterms:W3CDTF">2020-08-17T09:43:00Z</dcterms:created>
  <dcterms:modified xsi:type="dcterms:W3CDTF">2020-08-17T09:43:00Z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